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1B5" w:rsidRDefault="00B471B5" w:rsidP="00C05A8B">
      <w:pPr>
        <w:pStyle w:val="BlockText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ANEXO V </w:t>
      </w:r>
    </w:p>
    <w:p w:rsidR="00B471B5" w:rsidRDefault="00B471B5" w:rsidP="00C05A8B">
      <w:pPr>
        <w:pStyle w:val="BlockText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B471B5" w:rsidRDefault="00B471B5" w:rsidP="00C05A8B">
      <w:pPr>
        <w:pStyle w:val="BlockText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B471B5" w:rsidRPr="0036319A" w:rsidRDefault="00B471B5" w:rsidP="0036319A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B471B5" w:rsidRPr="00B3124F" w:rsidRDefault="00B471B5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  <w:r w:rsidRPr="00B3124F">
        <w:rPr>
          <w:b/>
          <w:sz w:val="32"/>
          <w:szCs w:val="32"/>
          <w:lang w:val="pt-BR"/>
        </w:rPr>
        <w:t xml:space="preserve">LAMADO PÚBLICO A OFERTAS </w:t>
      </w:r>
      <w:r w:rsidRPr="00B3124F">
        <w:rPr>
          <w:b/>
          <w:spacing w:val="-2"/>
          <w:sz w:val="32"/>
          <w:szCs w:val="32"/>
          <w:lang w:val="pt-BR"/>
        </w:rPr>
        <w:t xml:space="preserve">Nº </w:t>
      </w:r>
      <w:r>
        <w:rPr>
          <w:b/>
          <w:spacing w:val="-2"/>
          <w:sz w:val="32"/>
          <w:szCs w:val="32"/>
          <w:lang w:val="pt-BR"/>
        </w:rPr>
        <w:t>38</w:t>
      </w:r>
      <w:r w:rsidRPr="00B3124F">
        <w:rPr>
          <w:b/>
          <w:spacing w:val="-2"/>
          <w:sz w:val="32"/>
          <w:szCs w:val="32"/>
          <w:lang w:val="pt-BR"/>
        </w:rPr>
        <w:t>/201</w:t>
      </w:r>
      <w:r>
        <w:rPr>
          <w:b/>
          <w:spacing w:val="-2"/>
          <w:sz w:val="32"/>
          <w:szCs w:val="32"/>
          <w:lang w:val="pt-BR"/>
        </w:rPr>
        <w:t>2</w:t>
      </w:r>
      <w:r w:rsidRPr="00B3124F">
        <w:rPr>
          <w:b/>
          <w:spacing w:val="-2"/>
          <w:sz w:val="32"/>
          <w:szCs w:val="32"/>
          <w:lang w:val="pt-BR"/>
        </w:rPr>
        <w:t>/FIDEICOMISO-ANEP</w:t>
      </w:r>
    </w:p>
    <w:p w:rsidR="00B471B5" w:rsidRPr="00B3124F" w:rsidRDefault="00B471B5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</w:p>
    <w:p w:rsidR="00B471B5" w:rsidRDefault="00B471B5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B471B5" w:rsidRPr="00C102BD" w:rsidRDefault="00B471B5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B471B5" w:rsidRPr="00A2560F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B471B5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1417"/>
        <w:gridCol w:w="1418"/>
        <w:gridCol w:w="708"/>
        <w:gridCol w:w="1157"/>
        <w:gridCol w:w="1962"/>
      </w:tblGrid>
      <w:tr w:rsidR="00B471B5" w:rsidRPr="006B4B79" w:rsidTr="006B4B79">
        <w:tc>
          <w:tcPr>
            <w:tcW w:w="2694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6B4B79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B471B5" w:rsidRPr="006B4B79" w:rsidTr="006B4B79">
        <w:tc>
          <w:tcPr>
            <w:tcW w:w="2694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B471B5" w:rsidRPr="006B4B79" w:rsidTr="006B4B79">
        <w:tc>
          <w:tcPr>
            <w:tcW w:w="2694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B471B5" w:rsidRPr="006B4B79" w:rsidTr="006B4B79">
        <w:tc>
          <w:tcPr>
            <w:tcW w:w="2694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B471B5" w:rsidRPr="006B4B79" w:rsidRDefault="00B471B5" w:rsidP="006B4B79">
            <w:pPr>
              <w:pStyle w:val="BlockText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B471B5" w:rsidRPr="0078735E" w:rsidRDefault="00B471B5" w:rsidP="00407910">
      <w:pPr>
        <w:pStyle w:val="BlockText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pPr w:leftFromText="141" w:rightFromText="141" w:vertAnchor="text" w:horzAnchor="margin" w:tblpXSpec="right" w:tblpY="111"/>
        <w:tblW w:w="0" w:type="auto"/>
        <w:tblLook w:val="00A0"/>
      </w:tblPr>
      <w:tblGrid>
        <w:gridCol w:w="8580"/>
      </w:tblGrid>
      <w:tr w:rsidR="00B471B5" w:rsidRPr="006B4B79" w:rsidTr="006B4B79">
        <w:tc>
          <w:tcPr>
            <w:tcW w:w="8580" w:type="dxa"/>
          </w:tcPr>
          <w:p w:rsidR="00B471B5" w:rsidRPr="006B4B79" w:rsidRDefault="00B471B5" w:rsidP="006B4B79">
            <w:pPr>
              <w:pStyle w:val="BlockText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39.8pt;margin-top:12.65pt;width:141.75pt;height:.75pt;flip:y;z-index:251658240" o:connectortype="straight"/>
              </w:pict>
            </w: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6B4B79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471B5" w:rsidRPr="006B4B79" w:rsidTr="006B4B79">
        <w:tc>
          <w:tcPr>
            <w:tcW w:w="8580" w:type="dxa"/>
          </w:tcPr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noProof/>
                <w:lang w:val="es-ES"/>
              </w:rPr>
              <w:pict>
                <v:shape id="_x0000_s1027" type="#_x0000_t32" style="position:absolute;left:0;text-align:left;margin-left:143.55pt;margin-top:5.8pt;width:141.75pt;height:.75pt;flip:y;z-index:251657216" o:connectortype="straight"/>
              </w:pict>
            </w:r>
          </w:p>
          <w:p w:rsidR="00B471B5" w:rsidRPr="006B4B79" w:rsidRDefault="00B471B5" w:rsidP="006B4B79">
            <w:pPr>
              <w:pStyle w:val="BlockText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6B4B79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B471B5" w:rsidRPr="00010E10" w:rsidRDefault="00B471B5" w:rsidP="00B3124F">
      <w:pPr>
        <w:pStyle w:val="BlockText"/>
        <w:ind w:left="708" w:right="-81"/>
        <w:jc w:val="both"/>
        <w:rPr>
          <w:rFonts w:ascii="Arial" w:hAnsi="Arial" w:cs="Arial"/>
          <w:szCs w:val="24"/>
        </w:rPr>
      </w:pPr>
    </w:p>
    <w:sectPr w:rsidR="00B471B5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utura Lt BT">
    <w:altName w:val="Century Gothic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910"/>
    <w:rsid w:val="00010E10"/>
    <w:rsid w:val="000174DC"/>
    <w:rsid w:val="00017CDA"/>
    <w:rsid w:val="00021FC7"/>
    <w:rsid w:val="00040F92"/>
    <w:rsid w:val="000C57A3"/>
    <w:rsid w:val="000E0024"/>
    <w:rsid w:val="0016013F"/>
    <w:rsid w:val="00180BFD"/>
    <w:rsid w:val="00184CA7"/>
    <w:rsid w:val="001959A9"/>
    <w:rsid w:val="001A6355"/>
    <w:rsid w:val="002220C1"/>
    <w:rsid w:val="00230448"/>
    <w:rsid w:val="00296D49"/>
    <w:rsid w:val="002A3D7F"/>
    <w:rsid w:val="002C0905"/>
    <w:rsid w:val="002F664B"/>
    <w:rsid w:val="003058ED"/>
    <w:rsid w:val="00305909"/>
    <w:rsid w:val="00310DA8"/>
    <w:rsid w:val="00315161"/>
    <w:rsid w:val="0036319A"/>
    <w:rsid w:val="0039071E"/>
    <w:rsid w:val="00391EE8"/>
    <w:rsid w:val="003A17A7"/>
    <w:rsid w:val="003B065D"/>
    <w:rsid w:val="003B544C"/>
    <w:rsid w:val="003D4CF0"/>
    <w:rsid w:val="00407910"/>
    <w:rsid w:val="004241C5"/>
    <w:rsid w:val="00444B63"/>
    <w:rsid w:val="00475D4A"/>
    <w:rsid w:val="004920D1"/>
    <w:rsid w:val="0049717B"/>
    <w:rsid w:val="004C2495"/>
    <w:rsid w:val="00524DAB"/>
    <w:rsid w:val="005270A4"/>
    <w:rsid w:val="00567DED"/>
    <w:rsid w:val="005C613E"/>
    <w:rsid w:val="0062394C"/>
    <w:rsid w:val="00630325"/>
    <w:rsid w:val="00663F61"/>
    <w:rsid w:val="00687E3F"/>
    <w:rsid w:val="006B4B79"/>
    <w:rsid w:val="006C0505"/>
    <w:rsid w:val="006F4C7E"/>
    <w:rsid w:val="00707283"/>
    <w:rsid w:val="00763B23"/>
    <w:rsid w:val="0078735E"/>
    <w:rsid w:val="0079564A"/>
    <w:rsid w:val="007A4A4C"/>
    <w:rsid w:val="007E3045"/>
    <w:rsid w:val="00853C36"/>
    <w:rsid w:val="00871206"/>
    <w:rsid w:val="008D1711"/>
    <w:rsid w:val="008D49E6"/>
    <w:rsid w:val="00A048FC"/>
    <w:rsid w:val="00A2560F"/>
    <w:rsid w:val="00A86293"/>
    <w:rsid w:val="00AF122A"/>
    <w:rsid w:val="00B07672"/>
    <w:rsid w:val="00B3124F"/>
    <w:rsid w:val="00B471B5"/>
    <w:rsid w:val="00BA1231"/>
    <w:rsid w:val="00C05A8B"/>
    <w:rsid w:val="00C102BD"/>
    <w:rsid w:val="00C203BA"/>
    <w:rsid w:val="00C870A4"/>
    <w:rsid w:val="00CB1692"/>
    <w:rsid w:val="00CB75EF"/>
    <w:rsid w:val="00D0087A"/>
    <w:rsid w:val="00D1677E"/>
    <w:rsid w:val="00D37E43"/>
    <w:rsid w:val="00D63D65"/>
    <w:rsid w:val="00DC69C0"/>
    <w:rsid w:val="00ED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lang w:val="es-UY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BlockText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eGrid">
    <w:name w:val="Table Grid"/>
    <w:basedOn w:val="TableNormal"/>
    <w:uiPriority w:val="99"/>
    <w:rsid w:val="00017C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73</Words>
  <Characters>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</dc:title>
  <dc:subject/>
  <dc:creator>mlmalacria</dc:creator>
  <cp:keywords/>
  <dc:description/>
  <cp:lastModifiedBy>agentini</cp:lastModifiedBy>
  <cp:revision>2</cp:revision>
  <cp:lastPrinted>2012-11-13T17:03:00Z</cp:lastPrinted>
  <dcterms:created xsi:type="dcterms:W3CDTF">2012-11-13T17:03:00Z</dcterms:created>
  <dcterms:modified xsi:type="dcterms:W3CDTF">2012-11-13T17:03:00Z</dcterms:modified>
</cp:coreProperties>
</file>